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0E5ABD">
        <w:rPr>
          <w:b/>
          <w:sz w:val="28"/>
          <w:szCs w:val="28"/>
        </w:rPr>
        <w:t xml:space="preserve">2 </w:t>
      </w:r>
      <w:r w:rsidRPr="002C20B9">
        <w:rPr>
          <w:b/>
          <w:sz w:val="28"/>
          <w:szCs w:val="28"/>
        </w:rPr>
        <w:t>Rubric</w:t>
      </w:r>
      <w:r w:rsidR="00417132">
        <w:rPr>
          <w:b/>
          <w:sz w:val="28"/>
          <w:szCs w:val="28"/>
        </w:rPr>
        <w:t xml:space="preserve"> for</w:t>
      </w:r>
      <w:r w:rsidR="00AA2C07">
        <w:rPr>
          <w:b/>
          <w:sz w:val="28"/>
          <w:szCs w:val="28"/>
        </w:rPr>
        <w:t xml:space="preserve"> Timed Writing Task:</w:t>
      </w:r>
      <w:r w:rsidR="00417132">
        <w:rPr>
          <w:b/>
          <w:sz w:val="28"/>
          <w:szCs w:val="28"/>
        </w:rPr>
        <w:t xml:space="preserve"> </w:t>
      </w:r>
      <w:r w:rsidR="00AA2C07">
        <w:rPr>
          <w:b/>
          <w:sz w:val="28"/>
          <w:szCs w:val="28"/>
        </w:rPr>
        <w:t>Opinion</w:t>
      </w:r>
      <w:r w:rsidR="00417132">
        <w:rPr>
          <w:b/>
          <w:sz w:val="28"/>
          <w:szCs w:val="28"/>
        </w:rPr>
        <w:t xml:space="preserve"> Writing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>Writers will re</w:t>
      </w:r>
      <w:r w:rsidR="000E5ABD">
        <w:rPr>
          <w:sz w:val="28"/>
          <w:szCs w:val="28"/>
        </w:rPr>
        <w:t>search</w:t>
      </w:r>
      <w:r w:rsidRPr="002C20B9">
        <w:rPr>
          <w:sz w:val="28"/>
          <w:szCs w:val="28"/>
        </w:rPr>
        <w:t xml:space="preserve"> </w:t>
      </w:r>
      <w:r w:rsidR="002E4517">
        <w:rPr>
          <w:sz w:val="28"/>
          <w:szCs w:val="28"/>
        </w:rPr>
        <w:t xml:space="preserve">a variety of </w:t>
      </w:r>
      <w:r w:rsidR="00E3485C">
        <w:rPr>
          <w:sz w:val="28"/>
          <w:szCs w:val="28"/>
        </w:rPr>
        <w:t xml:space="preserve">texts about a </w:t>
      </w:r>
      <w:r w:rsidR="000E5ABD">
        <w:rPr>
          <w:sz w:val="28"/>
          <w:szCs w:val="28"/>
        </w:rPr>
        <w:t>selected topic</w:t>
      </w:r>
      <w:r w:rsidRPr="002C20B9">
        <w:rPr>
          <w:sz w:val="28"/>
          <w:szCs w:val="28"/>
        </w:rPr>
        <w:t>.</w:t>
      </w:r>
      <w:r w:rsidR="002E4517">
        <w:rPr>
          <w:sz w:val="28"/>
          <w:szCs w:val="28"/>
        </w:rPr>
        <w:t xml:space="preserve"> They will use what is learned </w:t>
      </w:r>
      <w:r w:rsidR="005B2773">
        <w:rPr>
          <w:sz w:val="28"/>
          <w:szCs w:val="28"/>
        </w:rPr>
        <w:t>to describe their thoughts and feelings about the topic.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 w:rsidR="007A2D2A"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0E5ABD" w:rsidRPr="0019109D" w:rsidRDefault="00AA2C07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Write opinion pieces in which they introduce a topic they are writing about</w:t>
      </w:r>
    </w:p>
    <w:p w:rsidR="000E5ABD" w:rsidRPr="0019109D" w:rsidRDefault="00AA2C07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State an opinion</w:t>
      </w:r>
    </w:p>
    <w:p w:rsidR="000E5ABD" w:rsidRPr="0019109D" w:rsidRDefault="00AA2C07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Supply reasons to support the opinion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Provide a concluding statement or section</w:t>
      </w:r>
    </w:p>
    <w:p w:rsidR="000E5AB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linking words (</w:t>
      </w:r>
      <w:r w:rsidRPr="00AA2C07">
        <w:rPr>
          <w:i/>
          <w:sz w:val="28"/>
          <w:szCs w:val="28"/>
        </w:rPr>
        <w:t>because</w:t>
      </w:r>
      <w:r w:rsidR="00AA2C07">
        <w:rPr>
          <w:sz w:val="28"/>
          <w:szCs w:val="28"/>
        </w:rPr>
        <w:t>,</w:t>
      </w:r>
      <w:r w:rsidRPr="0019109D">
        <w:rPr>
          <w:sz w:val="28"/>
          <w:szCs w:val="28"/>
        </w:rPr>
        <w:t xml:space="preserve"> </w:t>
      </w:r>
      <w:r w:rsidRPr="00AA2C07">
        <w:rPr>
          <w:i/>
          <w:sz w:val="28"/>
          <w:szCs w:val="28"/>
        </w:rPr>
        <w:t>and</w:t>
      </w:r>
      <w:r w:rsidR="00AA2C07">
        <w:rPr>
          <w:sz w:val="28"/>
          <w:szCs w:val="28"/>
        </w:rPr>
        <w:t>,</w:t>
      </w:r>
      <w:r w:rsidRPr="0019109D">
        <w:rPr>
          <w:sz w:val="28"/>
          <w:szCs w:val="28"/>
        </w:rPr>
        <w:t xml:space="preserve"> </w:t>
      </w:r>
      <w:r w:rsidRPr="00AA2C07">
        <w:rPr>
          <w:i/>
          <w:sz w:val="28"/>
          <w:szCs w:val="28"/>
        </w:rPr>
        <w:t>also</w:t>
      </w:r>
      <w:r w:rsidRPr="0019109D">
        <w:rPr>
          <w:sz w:val="28"/>
          <w:szCs w:val="28"/>
        </w:rPr>
        <w:t>)</w:t>
      </w:r>
      <w:r w:rsidR="00AA2C07">
        <w:rPr>
          <w:sz w:val="28"/>
          <w:szCs w:val="28"/>
        </w:rPr>
        <w:t xml:space="preserve"> to connect the opinion and reasons</w:t>
      </w:r>
    </w:p>
    <w:p w:rsidR="00AA2C07" w:rsidRDefault="00AA2C07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Use the conventions of standard English grammar and usage when writing or speaking</w:t>
      </w:r>
    </w:p>
    <w:p w:rsidR="00AA2C07" w:rsidRDefault="00AA2C07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Use the conventions of standard English capitalization, punctuation, and spelling</w:t>
      </w:r>
    </w:p>
    <w:p w:rsidR="00AA2C07" w:rsidRDefault="00AA2C07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>
        <w:rPr>
          <w:sz w:val="28"/>
          <w:szCs w:val="28"/>
        </w:rPr>
        <w:t>Use apostrophes</w:t>
      </w:r>
    </w:p>
    <w:p w:rsidR="00AA2C07" w:rsidRDefault="00AA2C07" w:rsidP="00AA2C07">
      <w:pPr>
        <w:ind w:left="1890"/>
        <w:contextualSpacing/>
        <w:rPr>
          <w:sz w:val="28"/>
          <w:szCs w:val="28"/>
        </w:rPr>
      </w:pPr>
    </w:p>
    <w:p w:rsidR="00AA2C07" w:rsidRDefault="00AA2C07" w:rsidP="00AA2C07">
      <w:pPr>
        <w:contextualSpacing/>
        <w:rPr>
          <w:sz w:val="28"/>
          <w:szCs w:val="28"/>
        </w:rPr>
      </w:pPr>
    </w:p>
    <w:p w:rsidR="00AA2C07" w:rsidRPr="0019109D" w:rsidRDefault="00AA2C07" w:rsidP="00AA2C07">
      <w:pPr>
        <w:contextualSpacing/>
        <w:rPr>
          <w:sz w:val="28"/>
          <w:szCs w:val="28"/>
        </w:rPr>
      </w:pPr>
    </w:p>
    <w:p w:rsidR="000E5ABD" w:rsidRPr="000E5ABD" w:rsidRDefault="000E5ABD" w:rsidP="00AA2C07">
      <w:pPr>
        <w:contextualSpacing/>
        <w:rPr>
          <w:b/>
          <w:sz w:val="28"/>
          <w:szCs w:val="28"/>
        </w:rPr>
      </w:pPr>
    </w:p>
    <w:p w:rsidR="000E5ABD" w:rsidRDefault="000E5ABD" w:rsidP="002E4517">
      <w:pPr>
        <w:ind w:left="1530"/>
        <w:contextualSpacing/>
        <w:rPr>
          <w:sz w:val="28"/>
          <w:szCs w:val="28"/>
        </w:rPr>
      </w:pPr>
    </w:p>
    <w:p w:rsidR="002E4517" w:rsidRPr="002C20B9" w:rsidRDefault="002E4517" w:rsidP="007A2D2A">
      <w:pPr>
        <w:rPr>
          <w:b/>
          <w:sz w:val="24"/>
          <w:szCs w:val="24"/>
        </w:rPr>
      </w:pPr>
    </w:p>
    <w:p w:rsidR="005B2773" w:rsidRDefault="005B2773" w:rsidP="00DA1B8C">
      <w:pPr>
        <w:spacing w:after="0"/>
        <w:jc w:val="center"/>
        <w:rPr>
          <w:b/>
          <w:sz w:val="24"/>
          <w:szCs w:val="24"/>
        </w:rPr>
      </w:pPr>
    </w:p>
    <w:p w:rsidR="00DA1B8C" w:rsidRDefault="005B2773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GRADE 2 TIMED WRITING TASK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3173F2" w:rsidRDefault="00AA2C07" w:rsidP="007F2D24">
            <w:pPr>
              <w:spacing w:after="0" w:line="240" w:lineRule="auto"/>
            </w:pPr>
            <w:r>
              <w:t>I tell my reader what I think or feel about one topic</w:t>
            </w:r>
            <w:r w:rsidR="000E5ABD">
              <w:t>.</w:t>
            </w:r>
          </w:p>
          <w:p w:rsidR="000E5ABD" w:rsidRDefault="000E5ABD" w:rsidP="007F2D24">
            <w:pPr>
              <w:spacing w:after="0" w:line="240" w:lineRule="auto"/>
            </w:pPr>
          </w:p>
          <w:p w:rsidR="000E5ABD" w:rsidRDefault="00AA2C07" w:rsidP="007F2D24">
            <w:pPr>
              <w:spacing w:after="0" w:line="240" w:lineRule="auto"/>
            </w:pPr>
            <w:r>
              <w:t>I give several reasons for my thoughts and feelings.</w:t>
            </w:r>
          </w:p>
          <w:p w:rsidR="000E5ABD" w:rsidRDefault="000E5ABD" w:rsidP="007F2D24">
            <w:pPr>
              <w:spacing w:after="0" w:line="240" w:lineRule="auto"/>
            </w:pPr>
          </w:p>
          <w:p w:rsidR="00E831BE" w:rsidRPr="007F2D24" w:rsidRDefault="00E831BE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3173F2" w:rsidRPr="007F2D24" w:rsidRDefault="003173F2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7A2D2A" w:rsidRDefault="00AA2C07" w:rsidP="007A2D2A">
            <w:pPr>
              <w:spacing w:after="0" w:line="240" w:lineRule="auto"/>
            </w:pPr>
            <w:r>
              <w:t xml:space="preserve">It sounds like I have many thoughts and very strong feelings about my topic. </w:t>
            </w:r>
          </w:p>
          <w:p w:rsidR="0019109D" w:rsidRDefault="0019109D" w:rsidP="007A2D2A">
            <w:pPr>
              <w:spacing w:after="0" w:line="240" w:lineRule="auto"/>
            </w:pPr>
          </w:p>
          <w:p w:rsidR="0019109D" w:rsidRPr="007F2D24" w:rsidRDefault="0019109D" w:rsidP="007A2D2A">
            <w:pPr>
              <w:spacing w:after="0" w:line="240" w:lineRule="auto"/>
            </w:pPr>
          </w:p>
          <w:p w:rsidR="00B141D6" w:rsidRPr="007F2D24" w:rsidRDefault="00B141D6" w:rsidP="007F2D24">
            <w:pPr>
              <w:spacing w:after="0" w:line="240" w:lineRule="auto"/>
            </w:pPr>
          </w:p>
          <w:p w:rsidR="00E831BE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E44B87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15A28" w:rsidRDefault="00415A28" w:rsidP="007F2D24">
            <w:pPr>
              <w:spacing w:after="0" w:line="240" w:lineRule="auto"/>
            </w:pPr>
          </w:p>
          <w:p w:rsidR="00415A28" w:rsidRDefault="0019109D" w:rsidP="007F2D24">
            <w:pPr>
              <w:spacing w:after="0" w:line="240" w:lineRule="auto"/>
            </w:pPr>
            <w:r>
              <w:t>I have a clear beginning, middle, and end.</w:t>
            </w:r>
          </w:p>
          <w:p w:rsidR="0019109D" w:rsidRPr="007F2D24" w:rsidRDefault="0019109D" w:rsidP="007F2D24">
            <w:pPr>
              <w:spacing w:after="0" w:line="240" w:lineRule="auto"/>
            </w:pPr>
          </w:p>
          <w:p w:rsidR="00415A28" w:rsidRDefault="00415A28" w:rsidP="007F2D24">
            <w:pPr>
              <w:spacing w:after="0" w:line="240" w:lineRule="auto"/>
            </w:pPr>
            <w:r w:rsidRPr="007F2D24">
              <w:t xml:space="preserve">I </w:t>
            </w:r>
            <w:r w:rsidR="00417132">
              <w:t>group all of my details together well.</w:t>
            </w:r>
          </w:p>
          <w:p w:rsidR="0019109D" w:rsidRDefault="0019109D" w:rsidP="007F2D24">
            <w:pPr>
              <w:spacing w:after="0" w:line="240" w:lineRule="auto"/>
            </w:pPr>
          </w:p>
          <w:p w:rsidR="0019109D" w:rsidRPr="007F2D24" w:rsidRDefault="0019109D" w:rsidP="007F2D24">
            <w:pPr>
              <w:spacing w:after="0" w:line="240" w:lineRule="auto"/>
            </w:pPr>
            <w:r>
              <w:t xml:space="preserve">I use the words </w:t>
            </w:r>
            <w:proofErr w:type="gramStart"/>
            <w:r w:rsidRPr="0019109D">
              <w:rPr>
                <w:i/>
              </w:rPr>
              <w:t xml:space="preserve">because </w:t>
            </w:r>
            <w:r w:rsidR="006E15FA">
              <w:t>,</w:t>
            </w:r>
            <w:proofErr w:type="gramEnd"/>
            <w:r w:rsidR="006E15FA">
              <w:t xml:space="preserve"> </w:t>
            </w:r>
            <w:r w:rsidR="006E15FA" w:rsidRPr="006E15FA">
              <w:rPr>
                <w:i/>
              </w:rPr>
              <w:t>and</w:t>
            </w:r>
            <w:r w:rsidR="006E15FA">
              <w:t>,</w:t>
            </w:r>
            <w:r>
              <w:t xml:space="preserve"> </w:t>
            </w:r>
            <w:r w:rsidR="006E15FA">
              <w:t xml:space="preserve">or </w:t>
            </w:r>
            <w:r w:rsidRPr="0019109D">
              <w:rPr>
                <w:i/>
              </w:rPr>
              <w:t>also</w:t>
            </w:r>
            <w:r>
              <w:t xml:space="preserve"> to link my details together throughout my writing.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</w:tc>
      </w:tr>
      <w:tr w:rsidR="00DA1B8C" w:rsidRPr="007F2D24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4A68CE" w:rsidRDefault="00AA2C07" w:rsidP="000E5ABD">
            <w:pPr>
              <w:spacing w:after="0" w:line="240" w:lineRule="auto"/>
            </w:pPr>
            <w:r>
              <w:t>I tell my reader about a topic, but I don’t share what I think or feel about this topic.</w:t>
            </w:r>
          </w:p>
          <w:p w:rsidR="000E5ABD" w:rsidRDefault="000E5ABD" w:rsidP="000E5ABD">
            <w:pPr>
              <w:spacing w:after="0" w:line="240" w:lineRule="auto"/>
            </w:pPr>
          </w:p>
          <w:p w:rsidR="000E5ABD" w:rsidRDefault="000E5ABD" w:rsidP="000E5ABD">
            <w:pPr>
              <w:spacing w:after="0" w:line="240" w:lineRule="auto"/>
            </w:pPr>
            <w:r>
              <w:t xml:space="preserve">I share some facts about </w:t>
            </w:r>
            <w:r w:rsidR="00AA2C07">
              <w:t>my topic.</w:t>
            </w:r>
          </w:p>
          <w:p w:rsidR="000E5ABD" w:rsidRDefault="000E5ABD" w:rsidP="000E5ABD">
            <w:pPr>
              <w:spacing w:after="0" w:line="240" w:lineRule="auto"/>
            </w:pPr>
          </w:p>
          <w:p w:rsidR="00300A3A" w:rsidRPr="007F2D24" w:rsidRDefault="00300A3A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7A2D2A" w:rsidRPr="007F2D24" w:rsidRDefault="00AA2C07" w:rsidP="007F2D24">
            <w:pPr>
              <w:spacing w:after="0" w:line="240" w:lineRule="auto"/>
            </w:pPr>
            <w:r>
              <w:t>I know a lot about my topic, but I’m not sure what I think or feel about it yet.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15A28" w:rsidRDefault="00415A28" w:rsidP="00417132">
            <w:pPr>
              <w:spacing w:after="0" w:line="240" w:lineRule="auto"/>
            </w:pPr>
          </w:p>
          <w:p w:rsidR="0019109D" w:rsidRDefault="0019109D" w:rsidP="00417132">
            <w:pPr>
              <w:spacing w:after="0" w:line="240" w:lineRule="auto"/>
            </w:pPr>
            <w:r>
              <w:t>I have a clear beginning, middle, and end.</w:t>
            </w:r>
          </w:p>
          <w:p w:rsidR="0019109D" w:rsidRDefault="0019109D" w:rsidP="00417132">
            <w:pPr>
              <w:spacing w:after="0" w:line="240" w:lineRule="auto"/>
            </w:pPr>
          </w:p>
          <w:p w:rsidR="0019109D" w:rsidRDefault="0019109D" w:rsidP="00417132">
            <w:pPr>
              <w:spacing w:after="0" w:line="240" w:lineRule="auto"/>
            </w:pPr>
            <w:r>
              <w:t>I group most of my details together well.</w:t>
            </w:r>
          </w:p>
          <w:p w:rsidR="0019109D" w:rsidRDefault="0019109D" w:rsidP="00417132">
            <w:pPr>
              <w:spacing w:after="0" w:line="240" w:lineRule="auto"/>
            </w:pPr>
          </w:p>
          <w:p w:rsidR="0019109D" w:rsidRPr="00417132" w:rsidRDefault="0019109D" w:rsidP="006E15FA">
            <w:pPr>
              <w:spacing w:after="0" w:line="240" w:lineRule="auto"/>
            </w:pPr>
            <w:r>
              <w:t xml:space="preserve">I attempt to link my details together at least once, using the words </w:t>
            </w:r>
            <w:r w:rsidRPr="0019109D">
              <w:rPr>
                <w:i/>
              </w:rPr>
              <w:t>because</w:t>
            </w:r>
            <w:r w:rsidR="006E15FA">
              <w:t xml:space="preserve">, </w:t>
            </w:r>
            <w:r w:rsidR="006E15FA" w:rsidRPr="006E15FA">
              <w:rPr>
                <w:i/>
              </w:rPr>
              <w:t>and</w:t>
            </w:r>
            <w:r w:rsidR="006E15FA">
              <w:t>, or</w:t>
            </w:r>
            <w:r>
              <w:t xml:space="preserve"> </w:t>
            </w:r>
            <w:r w:rsidRPr="0019109D">
              <w:rPr>
                <w:i/>
              </w:rPr>
              <w:t>also</w:t>
            </w:r>
            <w:r>
              <w:t>.</w:t>
            </w:r>
          </w:p>
        </w:tc>
      </w:tr>
      <w:tr w:rsidR="00DA1B8C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E831BE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0E5ABD">
              <w:rPr>
                <w:b/>
              </w:rPr>
              <w:t>_____</w:t>
            </w:r>
          </w:p>
          <w:p w:rsidR="000E5ABD" w:rsidRDefault="000E5ABD" w:rsidP="007F2D24">
            <w:pPr>
              <w:spacing w:after="0" w:line="240" w:lineRule="auto"/>
              <w:rPr>
                <w:b/>
              </w:rPr>
            </w:pPr>
          </w:p>
          <w:p w:rsidR="000E5ABD" w:rsidRPr="000E5ABD" w:rsidRDefault="000E5ABD" w:rsidP="007F2D24">
            <w:pPr>
              <w:spacing w:after="0" w:line="240" w:lineRule="auto"/>
            </w:pPr>
            <w:r w:rsidRPr="000E5ABD">
              <w:t>I a</w:t>
            </w:r>
            <w:r w:rsidR="00AA2C07">
              <w:t>m not sure what my topic is yet.</w:t>
            </w:r>
          </w:p>
          <w:p w:rsidR="000E5ABD" w:rsidRPr="000E5ABD" w:rsidRDefault="000E5ABD" w:rsidP="007F2D24">
            <w:pPr>
              <w:spacing w:after="0" w:line="240" w:lineRule="auto"/>
            </w:pPr>
          </w:p>
          <w:p w:rsidR="000E5ABD" w:rsidRPr="000E5ABD" w:rsidRDefault="000E5ABD" w:rsidP="007F2D24">
            <w:pPr>
              <w:spacing w:after="0" w:line="240" w:lineRule="auto"/>
              <w:rPr>
                <w:b/>
              </w:rPr>
            </w:pP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7A2D2A" w:rsidRPr="007F2D24" w:rsidRDefault="00B141D6" w:rsidP="00AA2C07">
            <w:pPr>
              <w:spacing w:after="0" w:line="240" w:lineRule="auto"/>
            </w:pPr>
            <w:r w:rsidRPr="007F2D24">
              <w:t xml:space="preserve">I don’t know enough about my </w:t>
            </w:r>
            <w:r w:rsidR="0019109D">
              <w:t xml:space="preserve">topic yet to </w:t>
            </w:r>
            <w:r w:rsidR="00AA2C07">
              <w:t>have thoughts or feelings about it.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Default="004877C1" w:rsidP="0019109D">
            <w:pPr>
              <w:spacing w:after="0" w:line="240" w:lineRule="auto"/>
            </w:pPr>
          </w:p>
          <w:p w:rsidR="0019109D" w:rsidRDefault="0019109D" w:rsidP="0019109D">
            <w:pPr>
              <w:spacing w:after="0" w:line="240" w:lineRule="auto"/>
            </w:pPr>
            <w:r>
              <w:t>I need to create a beginning, middle, and end for my writing.</w:t>
            </w:r>
          </w:p>
          <w:p w:rsidR="0019109D" w:rsidRDefault="0019109D" w:rsidP="0019109D">
            <w:pPr>
              <w:spacing w:after="0" w:line="240" w:lineRule="auto"/>
            </w:pPr>
          </w:p>
          <w:p w:rsidR="0019109D" w:rsidRDefault="0019109D" w:rsidP="0019109D">
            <w:pPr>
              <w:spacing w:after="0" w:line="240" w:lineRule="auto"/>
            </w:pPr>
            <w:r>
              <w:t>My details are jumbled together.</w:t>
            </w:r>
          </w:p>
          <w:p w:rsidR="0019109D" w:rsidRDefault="0019109D" w:rsidP="0019109D">
            <w:pPr>
              <w:spacing w:after="0" w:line="240" w:lineRule="auto"/>
            </w:pPr>
          </w:p>
          <w:p w:rsidR="0019109D" w:rsidRPr="007F2D24" w:rsidRDefault="0019109D" w:rsidP="0019109D">
            <w:pPr>
              <w:spacing w:after="0" w:line="240" w:lineRule="auto"/>
            </w:pPr>
            <w:r>
              <w:t>I haven’t grouped my details or linked them together yet.</w:t>
            </w:r>
          </w:p>
          <w:p w:rsidR="0019109D" w:rsidRPr="007F2D24" w:rsidRDefault="0019109D" w:rsidP="0019109D">
            <w:pPr>
              <w:spacing w:after="0" w:line="240" w:lineRule="auto"/>
            </w:pPr>
          </w:p>
        </w:tc>
      </w:tr>
    </w:tbl>
    <w:p w:rsidR="0019109D" w:rsidRDefault="0019109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Pr="007F2D24" w:rsidRDefault="0019109D" w:rsidP="007F2D24">
            <w:pPr>
              <w:spacing w:after="0" w:line="240" w:lineRule="auto"/>
            </w:pPr>
            <w:r>
              <w:t>I use interesting words that are just right.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A2D2A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Default="001F34BC" w:rsidP="007F2D24">
            <w:pPr>
              <w:spacing w:after="0" w:line="240" w:lineRule="auto"/>
            </w:pPr>
            <w:r w:rsidRPr="007F2D24">
              <w:t xml:space="preserve">My writing is nearly free of all </w:t>
            </w:r>
            <w:r w:rsidR="00073CD9">
              <w:t>spelling and punctuation mistakes</w:t>
            </w:r>
            <w:r w:rsidRPr="007F2D24">
              <w:t>.</w:t>
            </w:r>
          </w:p>
          <w:p w:rsidR="006E15FA" w:rsidRDefault="006E15FA" w:rsidP="007F2D24">
            <w:pPr>
              <w:spacing w:after="0" w:line="240" w:lineRule="auto"/>
            </w:pPr>
          </w:p>
          <w:p w:rsidR="006E15FA" w:rsidRDefault="006E15FA" w:rsidP="007F2D24">
            <w:pPr>
              <w:spacing w:after="0" w:line="240" w:lineRule="auto"/>
            </w:pPr>
            <w:r>
              <w:t>I use apostrophes well.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Pr="007F2D24" w:rsidRDefault="0019109D" w:rsidP="007F2D24">
            <w:pPr>
              <w:spacing w:after="0" w:line="240" w:lineRule="auto"/>
            </w:pPr>
            <w:r>
              <w:t>I use most of my words correctly.</w:t>
            </w:r>
            <w:r w:rsidR="0095553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Default="004877C1" w:rsidP="007F2D24">
            <w:pPr>
              <w:spacing w:after="0" w:line="240" w:lineRule="auto"/>
            </w:pPr>
          </w:p>
          <w:p w:rsidR="0019109D" w:rsidRPr="007F2D24" w:rsidRDefault="0019109D" w:rsidP="007F2D24">
            <w:pPr>
              <w:spacing w:after="0" w:line="240" w:lineRule="auto"/>
            </w:pPr>
            <w:r>
              <w:t>My writing is easy to understand when it is read aloud. It is clear.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Default="001F34BC" w:rsidP="0019109D">
            <w:pPr>
              <w:spacing w:after="0" w:line="240" w:lineRule="auto"/>
            </w:pPr>
            <w:r w:rsidRPr="007F2D24">
              <w:t>My writing includes some</w:t>
            </w:r>
            <w:r w:rsidR="00073CD9">
              <w:t xml:space="preserve"> spelling and punctuation</w:t>
            </w:r>
            <w:r w:rsidRPr="007F2D24">
              <w:t xml:space="preserve"> </w:t>
            </w:r>
            <w:r w:rsidR="0019109D">
              <w:t>mistakes</w:t>
            </w:r>
            <w:r w:rsidRPr="007F2D24">
              <w:t>. They don’t make it hard for my reader to understand what I am trying to say, though.</w:t>
            </w:r>
          </w:p>
          <w:p w:rsidR="006E15FA" w:rsidRDefault="006E15FA" w:rsidP="0019109D">
            <w:pPr>
              <w:spacing w:after="0" w:line="240" w:lineRule="auto"/>
            </w:pPr>
          </w:p>
          <w:p w:rsidR="006E15FA" w:rsidRPr="007F2D24" w:rsidRDefault="006E15FA" w:rsidP="006E15FA">
            <w:pPr>
              <w:spacing w:after="0" w:line="240" w:lineRule="auto"/>
            </w:pPr>
            <w:r>
              <w:t>I try to use apostrophes.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55536" w:rsidRDefault="00955536" w:rsidP="0019109D">
            <w:pPr>
              <w:spacing w:after="0" w:line="240" w:lineRule="auto"/>
            </w:pPr>
          </w:p>
          <w:p w:rsidR="0019109D" w:rsidRPr="007F2D24" w:rsidRDefault="0019109D" w:rsidP="0019109D">
            <w:pPr>
              <w:spacing w:after="0" w:line="240" w:lineRule="auto"/>
            </w:pPr>
            <w:r>
              <w:t>I have a hard time using my words correctly.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1F34BC" w:rsidRPr="007F2D24" w:rsidRDefault="0019109D" w:rsidP="007F2D24">
            <w:pPr>
              <w:spacing w:after="0" w:line="240" w:lineRule="auto"/>
            </w:pPr>
            <w:r>
              <w:t>My writing is hard to understand when it is read aloud</w:t>
            </w:r>
            <w:r w:rsidR="002E4517">
              <w:t>.</w:t>
            </w:r>
            <w: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073CD9" w:rsidRDefault="00073CD9" w:rsidP="007F2D24">
            <w:pPr>
              <w:spacing w:after="0" w:line="240" w:lineRule="auto"/>
            </w:pPr>
          </w:p>
          <w:p w:rsidR="004877C1" w:rsidRDefault="00073CD9" w:rsidP="007F2D24">
            <w:pPr>
              <w:spacing w:after="0" w:line="240" w:lineRule="auto"/>
            </w:pPr>
            <w:r>
              <w:t>My spelling and punctuation mistakes</w:t>
            </w:r>
            <w:r w:rsidR="001F34BC" w:rsidRPr="007F2D24">
              <w:t xml:space="preserve"> make it difficult for my reader to </w:t>
            </w:r>
            <w:r>
              <w:t>understand my writing</w:t>
            </w:r>
            <w:r w:rsidR="001F34BC" w:rsidRPr="007F2D24">
              <w:t>.</w:t>
            </w:r>
          </w:p>
          <w:p w:rsidR="006E15FA" w:rsidRDefault="006E15FA" w:rsidP="007F2D24">
            <w:pPr>
              <w:spacing w:after="0" w:line="240" w:lineRule="auto"/>
            </w:pPr>
          </w:p>
          <w:p w:rsidR="006E15FA" w:rsidRPr="007F2D24" w:rsidRDefault="006E15FA" w:rsidP="007F2D24">
            <w:pPr>
              <w:spacing w:after="0" w:line="240" w:lineRule="auto"/>
            </w:pPr>
            <w:r>
              <w:t>I need to use apostrophes.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073CD9" w:rsidRDefault="00073CD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change my writing as I go, based on new ideas I develop or suggestions from other people.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use selected technology tools to share my work with an audience beyond my school district, and I use what I learn from their feedback to </w:t>
            </w:r>
            <w:r w:rsidRPr="007F2D24">
              <w:lastRenderedPageBreak/>
              <w:t>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lastRenderedPageBreak/>
              <w:t xml:space="preserve">   DEVELOPING___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7A" w:rsidRDefault="0032797A" w:rsidP="001F34BC">
      <w:pPr>
        <w:spacing w:after="0" w:line="240" w:lineRule="auto"/>
      </w:pPr>
      <w:r>
        <w:separator/>
      </w:r>
    </w:p>
  </w:endnote>
  <w:endnote w:type="continuationSeparator" w:id="0">
    <w:p w:rsidR="0032797A" w:rsidRDefault="0032797A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7A" w:rsidRDefault="0032797A" w:rsidP="001F34BC">
      <w:pPr>
        <w:spacing w:after="0" w:line="240" w:lineRule="auto"/>
      </w:pPr>
      <w:r>
        <w:separator/>
      </w:r>
    </w:p>
  </w:footnote>
  <w:footnote w:type="continuationSeparator" w:id="0">
    <w:p w:rsidR="0032797A" w:rsidRDefault="0032797A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773" w:rsidRDefault="005B2773">
    <w:pPr>
      <w:pStyle w:val="Header"/>
    </w:pPr>
    <w:r>
      <w:t>DOCUMENT T-R</w:t>
    </w:r>
  </w:p>
  <w:p w:rsidR="005B2773" w:rsidRDefault="005B2773">
    <w:pPr>
      <w:pStyle w:val="Header"/>
    </w:pPr>
    <w:r>
      <w:t>CCLS: W.2.1, W.2.5, W.2.7</w:t>
    </w:r>
    <w:r w:rsidR="00695A8A">
      <w:t>, L.2.1, L.2.2c</w:t>
    </w:r>
  </w:p>
  <w:p w:rsidR="005B2773" w:rsidRDefault="005B27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3D022940"/>
    <w:multiLevelType w:val="hybridMultilevel"/>
    <w:tmpl w:val="4C84FD52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3CD9"/>
    <w:rsid w:val="000772B8"/>
    <w:rsid w:val="000E5ABD"/>
    <w:rsid w:val="0019109D"/>
    <w:rsid w:val="001F34BC"/>
    <w:rsid w:val="002A514A"/>
    <w:rsid w:val="002C20B9"/>
    <w:rsid w:val="002E4517"/>
    <w:rsid w:val="00300A3A"/>
    <w:rsid w:val="003173F2"/>
    <w:rsid w:val="0032797A"/>
    <w:rsid w:val="0036707D"/>
    <w:rsid w:val="00415A28"/>
    <w:rsid w:val="00417132"/>
    <w:rsid w:val="004246CF"/>
    <w:rsid w:val="00444152"/>
    <w:rsid w:val="004877C1"/>
    <w:rsid w:val="004A04F1"/>
    <w:rsid w:val="004A68CE"/>
    <w:rsid w:val="004B2A98"/>
    <w:rsid w:val="005103B1"/>
    <w:rsid w:val="00530CA8"/>
    <w:rsid w:val="005B2773"/>
    <w:rsid w:val="005E4E45"/>
    <w:rsid w:val="00695A8A"/>
    <w:rsid w:val="006E15FA"/>
    <w:rsid w:val="006F5D67"/>
    <w:rsid w:val="007A2D2A"/>
    <w:rsid w:val="007F2D24"/>
    <w:rsid w:val="007F52EF"/>
    <w:rsid w:val="008521C3"/>
    <w:rsid w:val="008C0ABA"/>
    <w:rsid w:val="00955536"/>
    <w:rsid w:val="00A806B5"/>
    <w:rsid w:val="00AA2C07"/>
    <w:rsid w:val="00B141D6"/>
    <w:rsid w:val="00BA7466"/>
    <w:rsid w:val="00C93D91"/>
    <w:rsid w:val="00DA1B8C"/>
    <w:rsid w:val="00DB2966"/>
    <w:rsid w:val="00DE67F3"/>
    <w:rsid w:val="00E00951"/>
    <w:rsid w:val="00E3485C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2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27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3E9C-09FA-444B-8347-AF08DE6E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0</TotalTime>
  <Pages>5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2012-06-17T20:43:00Z</cp:lastPrinted>
  <dcterms:created xsi:type="dcterms:W3CDTF">2012-09-01T15:03:00Z</dcterms:created>
  <dcterms:modified xsi:type="dcterms:W3CDTF">2012-09-01T15:03:00Z</dcterms:modified>
</cp:coreProperties>
</file>